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F416E">
        <w:rPr>
          <w:rFonts w:cs="Arial"/>
          <w:b/>
          <w:caps/>
          <w:sz w:val="28"/>
          <w:szCs w:val="28"/>
        </w:rPr>
        <w:t>1495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F0A5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F0A55">
              <w:rPr>
                <w:rFonts w:cs="Arial"/>
                <w:sz w:val="20"/>
                <w:szCs w:val="20"/>
              </w:rPr>
              <w:t>Solicita providências visando à instalação de postes de iluminação pública em viela que dá acesso à Rua Arthur Verdelli,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F0A55" w:rsidRPr="00EF0A55">
        <w:rPr>
          <w:rFonts w:cs="Arial"/>
        </w:rPr>
        <w:t>à instalação de postes de iluminação pública em viela que dá acesso à Rua Arthur Verdelli, no Bairro Cidade Nova Jacareí.</w:t>
      </w:r>
    </w:p>
    <w:p w:rsidR="00EF0A55" w:rsidRDefault="00EF0A5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F0A55">
        <w:rPr>
          <w:rFonts w:cs="Arial"/>
        </w:rPr>
        <w:t>Segundo relatos de munícipes, a viela é utilizada com frequência pelos moradores do bairro e</w:t>
      </w:r>
      <w:r>
        <w:rPr>
          <w:rFonts w:cs="Arial"/>
        </w:rPr>
        <w:t>,</w:t>
      </w:r>
      <w:r w:rsidRPr="00EF0A55">
        <w:rPr>
          <w:rFonts w:cs="Arial"/>
        </w:rPr>
        <w:t xml:space="preserve"> devido à falta de iluminação, se torna um ambiente inseguro e suscetível à criminalidade.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EF0A55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F0A55">
        <w:rPr>
          <w:rFonts w:cs="Arial"/>
        </w:rPr>
        <w:t>26 de agosto de 2020.</w:t>
      </w:r>
    </w:p>
    <w:p w:rsidR="00EF0A55" w:rsidRDefault="00EF0A5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0A55" w:rsidRDefault="00EF0A5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0A55" w:rsidRPr="005D429C" w:rsidRDefault="00EF0A5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EF0A55" w:rsidRDefault="00EF0A55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PSDB</w:t>
      </w:r>
      <w:bookmarkStart w:id="0" w:name="_GoBack"/>
      <w:bookmarkEnd w:id="0"/>
    </w:p>
    <w:sectPr w:rsidR="00EF0A5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59A" w:rsidRDefault="007A459A">
      <w:r>
        <w:separator/>
      </w:r>
    </w:p>
  </w:endnote>
  <w:endnote w:type="continuationSeparator" w:id="0">
    <w:p w:rsidR="007A459A" w:rsidRDefault="007A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59A" w:rsidRDefault="007A459A">
      <w:r>
        <w:separator/>
      </w:r>
    </w:p>
  </w:footnote>
  <w:footnote w:type="continuationSeparator" w:id="0">
    <w:p w:rsidR="007A459A" w:rsidRDefault="007A4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40C1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A459A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40C15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F0A55"/>
    <w:rsid w:val="00EF416E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251A5-6EB7-4C47-835D-8EC06D08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125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2020-08-24T11:59:00Z</cp:lastPrinted>
  <dcterms:created xsi:type="dcterms:W3CDTF">2020-08-24T11:59:00Z</dcterms:created>
  <dcterms:modified xsi:type="dcterms:W3CDTF">2020-08-24T11:59:00Z</dcterms:modified>
</cp:coreProperties>
</file>